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9D" w:rsidRDefault="00D04E9D" w:rsidP="00D61234">
      <w:pPr>
        <w:jc w:val="center"/>
        <w:rPr>
          <w:b/>
        </w:rPr>
      </w:pPr>
      <w:r>
        <w:rPr>
          <w:b/>
        </w:rPr>
        <w:t>Российская Федерация</w:t>
      </w:r>
    </w:p>
    <w:p w:rsidR="00D04E9D" w:rsidRDefault="00D04E9D" w:rsidP="00D61234">
      <w:pPr>
        <w:jc w:val="center"/>
        <w:rPr>
          <w:b/>
        </w:rPr>
      </w:pPr>
      <w:r>
        <w:rPr>
          <w:b/>
        </w:rPr>
        <w:t>Брянская область Унечский район</w:t>
      </w:r>
    </w:p>
    <w:p w:rsidR="00D04E9D" w:rsidRDefault="00D04E9D" w:rsidP="00D61234">
      <w:pPr>
        <w:jc w:val="center"/>
        <w:rPr>
          <w:b/>
        </w:rPr>
      </w:pPr>
      <w:r>
        <w:rPr>
          <w:b/>
        </w:rPr>
        <w:t>Березинское сельское поселение</w:t>
      </w:r>
    </w:p>
    <w:p w:rsidR="00D04E9D" w:rsidRDefault="00D04E9D" w:rsidP="00D61234">
      <w:pPr>
        <w:jc w:val="center"/>
        <w:rPr>
          <w:b/>
        </w:rPr>
      </w:pPr>
      <w:r>
        <w:rPr>
          <w:b/>
        </w:rPr>
        <w:t>Березинская сельская администрация</w:t>
      </w:r>
    </w:p>
    <w:p w:rsidR="00D04E9D" w:rsidRDefault="00D04E9D" w:rsidP="00D61234">
      <w:pPr>
        <w:jc w:val="center"/>
        <w:rPr>
          <w:b/>
        </w:rPr>
      </w:pPr>
    </w:p>
    <w:p w:rsidR="00D04E9D" w:rsidRDefault="00D04E9D" w:rsidP="00D61234">
      <w:pPr>
        <w:jc w:val="center"/>
      </w:pPr>
    </w:p>
    <w:p w:rsidR="00D04E9D" w:rsidRDefault="00D04E9D" w:rsidP="00D61234">
      <w:pPr>
        <w:jc w:val="center"/>
      </w:pPr>
    </w:p>
    <w:p w:rsidR="00D04E9D" w:rsidRDefault="00D04E9D" w:rsidP="00D61234">
      <w:pPr>
        <w:jc w:val="center"/>
      </w:pPr>
      <w:r>
        <w:rPr>
          <w:b/>
        </w:rPr>
        <w:t>ПОСТАНОВЛЕНИЕ</w:t>
      </w:r>
    </w:p>
    <w:p w:rsidR="00D04E9D" w:rsidRDefault="00D04E9D" w:rsidP="00D61234"/>
    <w:p w:rsidR="00D04E9D" w:rsidRDefault="00D04E9D" w:rsidP="00D61234">
      <w:r>
        <w:t>от 16 июля 2024 года  №18</w:t>
      </w:r>
    </w:p>
    <w:p w:rsidR="00D04E9D" w:rsidRDefault="00D04E9D" w:rsidP="00D61234">
      <w:r>
        <w:t>д.Березина</w:t>
      </w:r>
    </w:p>
    <w:p w:rsidR="00D04E9D" w:rsidRDefault="00D04E9D" w:rsidP="00D61234"/>
    <w:p w:rsidR="00D04E9D" w:rsidRDefault="00D04E9D" w:rsidP="00D61234">
      <w:r>
        <w:t xml:space="preserve">О выделении на территории избирательных участков </w:t>
      </w:r>
    </w:p>
    <w:p w:rsidR="00D04E9D" w:rsidRDefault="00D04E9D" w:rsidP="00D61234">
      <w:r>
        <w:t xml:space="preserve">Березинского сельского поселения специальных мест для </w:t>
      </w:r>
    </w:p>
    <w:p w:rsidR="00D04E9D" w:rsidRDefault="00D04E9D" w:rsidP="00D61234">
      <w:r>
        <w:t xml:space="preserve">размещения печатных агитационных материалов и об определении </w:t>
      </w:r>
    </w:p>
    <w:p w:rsidR="00D04E9D" w:rsidRDefault="00D04E9D" w:rsidP="00D61234">
      <w:pPr>
        <w:jc w:val="both"/>
      </w:pPr>
      <w:r>
        <w:t xml:space="preserve">мест проведения встреч с избирателями </w:t>
      </w:r>
    </w:p>
    <w:p w:rsidR="00D04E9D" w:rsidRDefault="00D04E9D" w:rsidP="00D61234">
      <w:pPr>
        <w:jc w:val="both"/>
      </w:pPr>
    </w:p>
    <w:p w:rsidR="00D04E9D" w:rsidRDefault="00D04E9D" w:rsidP="00D61234">
      <w:pPr>
        <w:ind w:firstLine="708"/>
        <w:jc w:val="both"/>
      </w:pPr>
      <w:r>
        <w:t>В соответствии с пунктами 1,3 статьи 53 и  пунктом 7 статьи 54 Федерального закона от 12.06.2002г. №67-ФЗ «Об основных гарантиях избирательных прав и права на участие в референдуме граждан Российской Федерации», частями 9,10  статьи 68 Федерального закона от 22.02.2014 №20-ФЗ «О выборах депутатов Государственной Думы Федерального собрания Российской Федерации, пунктами 1,3,16,17  статьи 37 Закона Брянской области от 23.01.2008 №4-З «О выборах депутатов Брянской областной Думы», пунктами 1,3,16,17 статьи 37 Закона Брянской области от 26.06.2008 №54-З «О выборах депутатов представительных органов муниципальных образований в Брянской области», учитывая предложения Территориальной избирательной комиссии Унечского района,</w:t>
      </w:r>
    </w:p>
    <w:p w:rsidR="00D04E9D" w:rsidRDefault="00D04E9D" w:rsidP="00D61234">
      <w:pPr>
        <w:ind w:firstLine="708"/>
        <w:jc w:val="both"/>
      </w:pPr>
    </w:p>
    <w:p w:rsidR="00D04E9D" w:rsidRDefault="00D04E9D" w:rsidP="00D61234">
      <w:pPr>
        <w:ind w:firstLine="708"/>
        <w:jc w:val="both"/>
      </w:pPr>
      <w:r>
        <w:t>ПОСТАНОВЛЯЮ:</w:t>
      </w:r>
    </w:p>
    <w:p w:rsidR="00D04E9D" w:rsidRDefault="00D04E9D" w:rsidP="00D61234">
      <w:pPr>
        <w:ind w:firstLine="708"/>
        <w:jc w:val="both"/>
      </w:pPr>
      <w:r>
        <w:t>1.Выделить на территории Березинского сельского поселения специальные места  для размещения печатных агитационных материалов и, по согласованию с собственниками помещений, определить места проведения встреч с избирателями на территории Березинского сельского поселения на период подготовки и проведения дополнительных выборов депутатов Государственной Думы Федерального собрания Российской Федерации восьмого созыва по Унечскому одномандатному избирательному округу №78, выборов депутатов Брянской областной Думы восьмого созыва, выборов депутатов Унечского районного Совета народных депутатов седьмого созыва, выборов депутатов Березинского сельского Совета народных депутатов 5 созыва 6- 8 сентября 2024 года. (перечень прилагается)</w:t>
      </w:r>
    </w:p>
    <w:p w:rsidR="00D04E9D" w:rsidRDefault="00D04E9D" w:rsidP="00D61234">
      <w:pPr>
        <w:jc w:val="both"/>
      </w:pPr>
      <w:r>
        <w:tab/>
        <w:t>2. Рекомендовать собственникам помещений, пригодных для проведения публичных агитационных мероприятий в форме собраний и находящихся в государственной или муниципальной собственности, безвозмездно представлять их на установленное Территориальной избирательной комиссией Унечского района  время зарегистрированным кандидатам, их доверенным лицам для встреч с избирателями.</w:t>
      </w:r>
    </w:p>
    <w:p w:rsidR="00D04E9D" w:rsidRDefault="00D04E9D" w:rsidP="00D61234">
      <w:pPr>
        <w:jc w:val="both"/>
      </w:pPr>
      <w:r>
        <w:tab/>
        <w:t>3. Данное постановление обнародовать в соответствии с Уставом Березинского сельского поселения.</w:t>
      </w:r>
    </w:p>
    <w:p w:rsidR="00D04E9D" w:rsidRDefault="00D04E9D" w:rsidP="00D61234">
      <w:pPr>
        <w:jc w:val="both"/>
      </w:pPr>
      <w:r>
        <w:tab/>
        <w:t>4. Настоящее постановление вступает в силу с даты его обнародования.</w:t>
      </w:r>
    </w:p>
    <w:p w:rsidR="00D04E9D" w:rsidRDefault="00D04E9D" w:rsidP="00D61234">
      <w:pPr>
        <w:jc w:val="both"/>
      </w:pPr>
    </w:p>
    <w:p w:rsidR="00D04E9D" w:rsidRDefault="00D04E9D" w:rsidP="00D61234">
      <w:pPr>
        <w:jc w:val="both"/>
      </w:pPr>
    </w:p>
    <w:p w:rsidR="00D04E9D" w:rsidRDefault="00D04E9D" w:rsidP="00D61234">
      <w:pPr>
        <w:jc w:val="both"/>
      </w:pPr>
    </w:p>
    <w:p w:rsidR="00D04E9D" w:rsidRDefault="00D04E9D" w:rsidP="00004268">
      <w:pPr>
        <w:jc w:val="center"/>
      </w:pPr>
      <w:r>
        <w:t>Глава Березинской сельской администрации                           Т.М.Хомякова</w:t>
      </w:r>
    </w:p>
    <w:p w:rsidR="00D04E9D" w:rsidRDefault="00D04E9D" w:rsidP="00D61234">
      <w:pPr>
        <w:jc w:val="right"/>
      </w:pPr>
    </w:p>
    <w:p w:rsidR="00D04E9D" w:rsidRDefault="00D04E9D" w:rsidP="00D61234">
      <w:pPr>
        <w:jc w:val="right"/>
      </w:pPr>
      <w:r>
        <w:t>ПРИЛОЖЕНИЕ</w:t>
      </w:r>
    </w:p>
    <w:p w:rsidR="00D04E9D" w:rsidRDefault="00D04E9D" w:rsidP="00D61234">
      <w:pPr>
        <w:jc w:val="right"/>
      </w:pPr>
      <w:r>
        <w:t xml:space="preserve">к постановлению Березинской сельской </w:t>
      </w:r>
    </w:p>
    <w:p w:rsidR="00D04E9D" w:rsidRDefault="00D04E9D" w:rsidP="00D61234">
      <w:pPr>
        <w:jc w:val="right"/>
      </w:pPr>
      <w:r>
        <w:t>администрации №18  от 16 июля  2024 года</w:t>
      </w:r>
    </w:p>
    <w:p w:rsidR="00D04E9D" w:rsidRDefault="00D04E9D" w:rsidP="00D61234">
      <w:pPr>
        <w:jc w:val="right"/>
      </w:pPr>
    </w:p>
    <w:p w:rsidR="00D04E9D" w:rsidRDefault="00D04E9D" w:rsidP="00D61234">
      <w:pPr>
        <w:jc w:val="right"/>
      </w:pPr>
    </w:p>
    <w:p w:rsidR="00D04E9D" w:rsidRDefault="00D04E9D" w:rsidP="00D61234">
      <w:pPr>
        <w:jc w:val="center"/>
      </w:pPr>
      <w:r>
        <w:t>ПЕРЕЧЕНЬ</w:t>
      </w:r>
    </w:p>
    <w:p w:rsidR="00D04E9D" w:rsidRDefault="00D04E9D" w:rsidP="00D61234">
      <w:pPr>
        <w:ind w:firstLine="708"/>
        <w:jc w:val="center"/>
      </w:pPr>
      <w:r>
        <w:t>Специальных мест для размещения печатных агитационных материалов и мест проведения встреч с избирателями на территории Березинского сельского поселения на период подготовки и проведения выборов 6- 8 сентября 2024 года.</w:t>
      </w:r>
    </w:p>
    <w:p w:rsidR="00D04E9D" w:rsidRDefault="00D04E9D" w:rsidP="00D61234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D04E9D" w:rsidTr="00483E97">
        <w:tc>
          <w:tcPr>
            <w:tcW w:w="2235" w:type="dxa"/>
          </w:tcPr>
          <w:p w:rsidR="00D04E9D" w:rsidRPr="00483E97" w:rsidRDefault="00D04E9D" w:rsidP="00483E9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83E97">
              <w:rPr>
                <w:b/>
                <w:sz w:val="22"/>
                <w:szCs w:val="22"/>
                <w:lang w:eastAsia="en-US"/>
              </w:rPr>
              <w:t>Избирательный участок</w:t>
            </w:r>
          </w:p>
        </w:tc>
        <w:tc>
          <w:tcPr>
            <w:tcW w:w="7336" w:type="dxa"/>
          </w:tcPr>
          <w:p w:rsidR="00D04E9D" w:rsidRPr="00483E97" w:rsidRDefault="00D04E9D" w:rsidP="00483E9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83E97">
              <w:rPr>
                <w:b/>
                <w:sz w:val="22"/>
                <w:szCs w:val="22"/>
                <w:lang w:eastAsia="en-US"/>
              </w:rPr>
              <w:t>Место расположения</w:t>
            </w:r>
          </w:p>
        </w:tc>
      </w:tr>
      <w:tr w:rsidR="00D04E9D" w:rsidTr="00483E97">
        <w:tc>
          <w:tcPr>
            <w:tcW w:w="2235" w:type="dxa"/>
          </w:tcPr>
          <w:p w:rsidR="00D04E9D" w:rsidRPr="00483E97" w:rsidRDefault="00D04E9D" w:rsidP="00483E97">
            <w:pPr>
              <w:jc w:val="center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>№1045</w:t>
            </w:r>
          </w:p>
        </w:tc>
        <w:tc>
          <w:tcPr>
            <w:tcW w:w="7336" w:type="dxa"/>
          </w:tcPr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>Д.Березина – информационный щит на административном здании ООО «Березина»</w:t>
            </w:r>
          </w:p>
        </w:tc>
      </w:tr>
      <w:tr w:rsidR="00D04E9D" w:rsidTr="00483E97">
        <w:tc>
          <w:tcPr>
            <w:tcW w:w="2235" w:type="dxa"/>
          </w:tcPr>
          <w:p w:rsidR="00D04E9D" w:rsidRPr="00483E97" w:rsidRDefault="00D04E9D" w:rsidP="00483E97">
            <w:pPr>
              <w:jc w:val="center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>№1047</w:t>
            </w:r>
          </w:p>
        </w:tc>
        <w:tc>
          <w:tcPr>
            <w:tcW w:w="7336" w:type="dxa"/>
          </w:tcPr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>С.Рюхов- информационный щит возле дома №63 по ул. Октябрьская</w:t>
            </w:r>
          </w:p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</w:p>
          <w:p w:rsidR="00D04E9D" w:rsidRPr="00483E97" w:rsidRDefault="00D04E9D" w:rsidP="00483E97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83E97">
              <w:rPr>
                <w:b/>
                <w:sz w:val="22"/>
                <w:szCs w:val="22"/>
                <w:lang w:eastAsia="en-US"/>
              </w:rPr>
              <w:t>Встречи с избирателями:</w:t>
            </w:r>
          </w:p>
          <w:p w:rsidR="00D04E9D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 xml:space="preserve">- </w:t>
            </w:r>
            <w:r w:rsidRPr="009140BF">
              <w:rPr>
                <w:b/>
                <w:sz w:val="22"/>
                <w:szCs w:val="22"/>
                <w:lang w:eastAsia="en-US"/>
              </w:rPr>
              <w:t>помещение Березинского сельского Дома культуры</w:t>
            </w:r>
            <w:r>
              <w:rPr>
                <w:sz w:val="22"/>
                <w:szCs w:val="22"/>
                <w:lang w:eastAsia="en-US"/>
              </w:rPr>
              <w:t xml:space="preserve">, </w:t>
            </w:r>
          </w:p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д.Березина, ул. Молодежная, д. 28А</w:t>
            </w:r>
          </w:p>
          <w:p w:rsidR="00D04E9D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 xml:space="preserve">- </w:t>
            </w:r>
            <w:r w:rsidRPr="009140BF">
              <w:rPr>
                <w:b/>
                <w:sz w:val="22"/>
                <w:szCs w:val="22"/>
                <w:lang w:eastAsia="en-US"/>
              </w:rPr>
              <w:t>помещение Рюховской сельской библиотеки</w:t>
            </w:r>
            <w:r w:rsidRPr="00483E97">
              <w:rPr>
                <w:sz w:val="22"/>
                <w:szCs w:val="22"/>
                <w:lang w:eastAsia="en-US"/>
              </w:rPr>
              <w:t>;</w:t>
            </w:r>
          </w:p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с. Рюхов, ул.Октябрьская , д.58</w:t>
            </w:r>
          </w:p>
          <w:p w:rsidR="00D04E9D" w:rsidRPr="00483E97" w:rsidRDefault="00D04E9D" w:rsidP="00483E97">
            <w:pPr>
              <w:jc w:val="both"/>
              <w:rPr>
                <w:sz w:val="22"/>
                <w:szCs w:val="22"/>
                <w:lang w:eastAsia="en-US"/>
              </w:rPr>
            </w:pPr>
            <w:r w:rsidRPr="00483E97">
              <w:rPr>
                <w:sz w:val="22"/>
                <w:szCs w:val="22"/>
                <w:lang w:eastAsia="en-US"/>
              </w:rPr>
              <w:t>.</w:t>
            </w:r>
          </w:p>
        </w:tc>
      </w:tr>
    </w:tbl>
    <w:p w:rsidR="00D04E9D" w:rsidRDefault="00D04E9D" w:rsidP="00D61234">
      <w:pPr>
        <w:jc w:val="both"/>
      </w:pPr>
    </w:p>
    <w:p w:rsidR="00D04E9D" w:rsidRDefault="00D04E9D" w:rsidP="00D61234"/>
    <w:p w:rsidR="00D04E9D" w:rsidRDefault="00D04E9D" w:rsidP="00D61234"/>
    <w:p w:rsidR="00D04E9D" w:rsidRDefault="00D04E9D" w:rsidP="00D61234"/>
    <w:p w:rsidR="00D04E9D" w:rsidRDefault="00D04E9D"/>
    <w:sectPr w:rsidR="00D04E9D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1234"/>
    <w:rsid w:val="00004268"/>
    <w:rsid w:val="00483E97"/>
    <w:rsid w:val="00781003"/>
    <w:rsid w:val="009140BF"/>
    <w:rsid w:val="009A69FD"/>
    <w:rsid w:val="00D04E9D"/>
    <w:rsid w:val="00D457DE"/>
    <w:rsid w:val="00D61234"/>
    <w:rsid w:val="00E71CF5"/>
    <w:rsid w:val="00FE2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234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6123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86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</TotalTime>
  <Pages>2</Pages>
  <Words>475</Words>
  <Characters>2714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Березино</dc:creator>
  <cp:keywords/>
  <dc:description/>
  <cp:lastModifiedBy>User</cp:lastModifiedBy>
  <cp:revision>3</cp:revision>
  <cp:lastPrinted>2024-07-22T12:40:00Z</cp:lastPrinted>
  <dcterms:created xsi:type="dcterms:W3CDTF">2024-07-22T07:25:00Z</dcterms:created>
  <dcterms:modified xsi:type="dcterms:W3CDTF">2024-07-22T12:47:00Z</dcterms:modified>
</cp:coreProperties>
</file>